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36E" w:rsidRPr="0056341F" w:rsidRDefault="00AA536E" w:rsidP="0056341F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AA536E" w:rsidRPr="0056341F" w:rsidRDefault="00AA536E" w:rsidP="0056341F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AA536E" w:rsidRPr="0056341F" w:rsidRDefault="00AA536E" w:rsidP="0056341F">
      <w:pPr>
        <w:jc w:val="center"/>
        <w:rPr>
          <w:rFonts w:ascii="Arial" w:hAnsi="Arial" w:cs="Arial"/>
          <w:b/>
        </w:rPr>
      </w:pPr>
    </w:p>
    <w:p w:rsidR="00AA536E" w:rsidRDefault="00AA536E" w:rsidP="00563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Nome da Organização: Centro de Assistência e Promoção Social Nosso Lar </w:t>
      </w:r>
    </w:p>
    <w:p w:rsidR="00AA536E" w:rsidRDefault="00AA536E" w:rsidP="00563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67.139.907/0001-07</w:t>
      </w:r>
    </w:p>
    <w:p w:rsidR="00AA536E" w:rsidRDefault="00AA536E" w:rsidP="0056341F">
      <w:pPr>
        <w:spacing w:line="360" w:lineRule="auto"/>
        <w:rPr>
          <w:rFonts w:ascii="Arial" w:hAnsi="Arial" w:cs="Arial"/>
          <w:b/>
        </w:rPr>
      </w:pPr>
    </w:p>
    <w:p w:rsidR="00AA536E" w:rsidRDefault="00AA536E" w:rsidP="0056341F">
      <w:pPr>
        <w:spacing w:line="360" w:lineRule="auto"/>
        <w:rPr>
          <w:rFonts w:ascii="Arial" w:hAnsi="Arial" w:cs="Arial"/>
          <w:b/>
          <w:u w:val="single"/>
        </w:rPr>
      </w:pPr>
      <w:r w:rsidRPr="0056341F">
        <w:rPr>
          <w:rFonts w:ascii="Arial" w:hAnsi="Arial" w:cs="Arial"/>
          <w:b/>
          <w:u w:val="single"/>
        </w:rPr>
        <w:t xml:space="preserve">1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DIRETORIA</w:t>
      </w:r>
    </w:p>
    <w:p w:rsidR="00AA536E" w:rsidRPr="0056341F" w:rsidRDefault="00AA536E" w:rsidP="0056341F">
      <w:pPr>
        <w:spacing w:line="360" w:lineRule="auto"/>
        <w:rPr>
          <w:rFonts w:ascii="Arial" w:hAnsi="Arial" w:cs="Arial"/>
          <w:b/>
          <w:u w:val="single"/>
        </w:rPr>
      </w:pP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Presidente do Conselho de Administração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 w:rsidRPr="00962F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Gabriel Fernandes Saes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7.250.937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021.089.928-04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Rio Grande - RS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02/09/1936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Marechal Barbacena, 1295, Apto 162, – Vila Regente Feijó - São Paulo/ SP CEP 03333-000</w:t>
      </w:r>
    </w:p>
    <w:p w:rsidR="00AA536E" w:rsidRPr="00996543" w:rsidRDefault="00AA536E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996543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4" w:history="1">
        <w:r w:rsidRPr="00996543">
          <w:rPr>
            <w:rStyle w:val="Hyperlink"/>
            <w:rFonts w:ascii="Arial" w:hAnsi="Arial" w:cs="Arial"/>
            <w:sz w:val="20"/>
            <w:szCs w:val="20"/>
            <w:lang w:val="en-US"/>
          </w:rPr>
          <w:t>nossolar@capsnossolar.org.br</w:t>
        </w:r>
      </w:hyperlink>
    </w:p>
    <w:p w:rsidR="00AA536E" w:rsidRPr="00996543" w:rsidRDefault="00AA536E" w:rsidP="0056341F">
      <w:pPr>
        <w:spacing w:line="360" w:lineRule="auto"/>
        <w:rPr>
          <w:rFonts w:ascii="Arial" w:hAnsi="Arial" w:cs="Arial"/>
          <w:b/>
          <w:lang w:val="en-US"/>
        </w:rPr>
      </w:pP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Diretora Superintendente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Nome: </w:t>
      </w:r>
      <w:r>
        <w:rPr>
          <w:rFonts w:ascii="Arial" w:hAnsi="Arial" w:cs="Arial"/>
          <w:sz w:val="20"/>
          <w:szCs w:val="20"/>
        </w:rPr>
        <w:t>Cristiane Fernandes Saes Lobas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14.184.933-2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093.356.548-84</w:t>
      </w:r>
    </w:p>
    <w:p w:rsidR="00AA536E" w:rsidRPr="00D444FB" w:rsidRDefault="00AA536E" w:rsidP="003E6CB1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 - SP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26/05/1968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Toriba, 260 – Vila Canero – São Paulo/ SP CEP 03191-130.</w:t>
      </w:r>
    </w:p>
    <w:p w:rsidR="00AA536E" w:rsidRPr="00996543" w:rsidRDefault="00AA536E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996543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5" w:history="1">
        <w:r w:rsidRPr="00996543">
          <w:rPr>
            <w:rStyle w:val="Hyperlink"/>
            <w:rFonts w:ascii="Arial" w:hAnsi="Arial" w:cs="Arial"/>
            <w:sz w:val="20"/>
            <w:szCs w:val="20"/>
            <w:lang w:val="en-US"/>
          </w:rPr>
          <w:t>nossolar@capsnossolar.org.br</w:t>
        </w:r>
      </w:hyperlink>
    </w:p>
    <w:p w:rsidR="00AA536E" w:rsidRPr="00996543" w:rsidRDefault="00AA536E" w:rsidP="00D444FB">
      <w:pPr>
        <w:rPr>
          <w:rFonts w:ascii="Arial" w:hAnsi="Arial" w:cs="Arial"/>
          <w:b/>
          <w:lang w:val="en-US"/>
        </w:rPr>
      </w:pPr>
    </w:p>
    <w:p w:rsidR="00AA536E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Diretor Administrativo e Financeiro 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Marco Aurélio Demeis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17.538.776-X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094.013.438-10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 - SP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08/02/1968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Av. Montemagno, 501 Apto 123, Bl B – Vila Formosa- São Paulo/ SP CEP 03371-000</w:t>
      </w:r>
    </w:p>
    <w:p w:rsidR="00AA536E" w:rsidRPr="00996543" w:rsidRDefault="00AA536E" w:rsidP="00D444FB">
      <w:pPr>
        <w:spacing w:line="360" w:lineRule="auto"/>
        <w:rPr>
          <w:rFonts w:ascii="Arial" w:hAnsi="Arial" w:cs="Arial"/>
          <w:b/>
          <w:lang w:val="en-US"/>
        </w:rPr>
      </w:pPr>
      <w:r w:rsidRPr="00996543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6" w:history="1">
        <w:r w:rsidRPr="00996543">
          <w:rPr>
            <w:rStyle w:val="Hyperlink"/>
            <w:rFonts w:ascii="Arial" w:hAnsi="Arial" w:cs="Arial"/>
            <w:sz w:val="20"/>
            <w:szCs w:val="20"/>
            <w:lang w:val="en-US"/>
          </w:rPr>
          <w:t>nossolar@capsnossolar.org.br</w:t>
        </w:r>
      </w:hyperlink>
    </w:p>
    <w:p w:rsidR="00AA536E" w:rsidRPr="00D444FB" w:rsidRDefault="00AA536E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Diretora de Captação, Divulgação e Marketing.</w:t>
      </w:r>
    </w:p>
    <w:p w:rsidR="00AA536E" w:rsidRPr="00D444FB" w:rsidRDefault="00AA536E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Tânia Aparecida da Silva Tavares</w:t>
      </w:r>
    </w:p>
    <w:p w:rsidR="00AA536E" w:rsidRPr="00D444FB" w:rsidRDefault="00AA536E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18.119.862-9</w:t>
      </w:r>
    </w:p>
    <w:p w:rsidR="00AA536E" w:rsidRPr="00D444FB" w:rsidRDefault="00AA536E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074.848.048-00</w:t>
      </w:r>
    </w:p>
    <w:p w:rsidR="00AA536E" w:rsidRPr="00D444FB" w:rsidRDefault="00AA536E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 </w:t>
      </w:r>
    </w:p>
    <w:p w:rsidR="00AA536E" w:rsidRPr="00D444FB" w:rsidRDefault="00AA536E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Naturalidade: </w:t>
      </w:r>
      <w:r>
        <w:rPr>
          <w:rFonts w:ascii="Arial" w:hAnsi="Arial" w:cs="Arial"/>
          <w:sz w:val="20"/>
          <w:szCs w:val="20"/>
        </w:rPr>
        <w:t>São Paulo- SP</w:t>
      </w:r>
    </w:p>
    <w:p w:rsidR="00AA536E" w:rsidRPr="00D444FB" w:rsidRDefault="00AA536E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30/11/1965</w:t>
      </w:r>
    </w:p>
    <w:p w:rsidR="00AA536E" w:rsidRPr="00D444FB" w:rsidRDefault="00AA536E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Arapaço, 492 – Vila Formosa – São Paulo/ SP CEP 03358-000.</w:t>
      </w:r>
    </w:p>
    <w:p w:rsidR="00AA536E" w:rsidRPr="00996543" w:rsidRDefault="00AA536E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996543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7" w:history="1">
        <w:r w:rsidRPr="00E43D76">
          <w:rPr>
            <w:rStyle w:val="Hyperlink"/>
            <w:rFonts w:ascii="Arial" w:hAnsi="Arial" w:cs="Arial"/>
            <w:sz w:val="20"/>
            <w:szCs w:val="20"/>
            <w:lang w:val="en-US"/>
          </w:rPr>
          <w:t>nossolar@capsnossolar.org.b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AA536E" w:rsidRPr="00996543" w:rsidRDefault="00AA536E" w:rsidP="0056341F">
      <w:pPr>
        <w:rPr>
          <w:rFonts w:ascii="Arial" w:hAnsi="Arial" w:cs="Arial"/>
          <w:b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A536E" w:rsidRPr="0056341F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AA536E" w:rsidRPr="0056341F" w:rsidRDefault="00AA536E" w:rsidP="00D444FB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AA536E" w:rsidRPr="0056341F" w:rsidRDefault="00AA536E" w:rsidP="00D444FB">
      <w:pPr>
        <w:jc w:val="center"/>
        <w:rPr>
          <w:rFonts w:ascii="Arial" w:hAnsi="Arial" w:cs="Arial"/>
          <w:b/>
        </w:rPr>
      </w:pPr>
    </w:p>
    <w:p w:rsidR="00AA536E" w:rsidRDefault="00AA536E" w:rsidP="00D44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Centro de Assistência e Promoção Social Nosso Lar</w:t>
      </w:r>
    </w:p>
    <w:p w:rsidR="00AA536E" w:rsidRDefault="00AA536E" w:rsidP="00D44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67.139.907/0001-07</w:t>
      </w:r>
    </w:p>
    <w:p w:rsidR="00AA536E" w:rsidRDefault="00AA536E" w:rsidP="00D444FB">
      <w:pPr>
        <w:spacing w:line="360" w:lineRule="auto"/>
        <w:rPr>
          <w:rFonts w:ascii="Arial" w:hAnsi="Arial" w:cs="Arial"/>
          <w:b/>
        </w:rPr>
      </w:pPr>
    </w:p>
    <w:p w:rsidR="00AA536E" w:rsidRDefault="00AA536E" w:rsidP="00D444FB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ADMINISTRATIVO</w:t>
      </w:r>
    </w:p>
    <w:p w:rsidR="00AA536E" w:rsidRPr="0056341F" w:rsidRDefault="00AA536E" w:rsidP="00D444FB">
      <w:pPr>
        <w:spacing w:line="360" w:lineRule="auto"/>
        <w:rPr>
          <w:rFonts w:ascii="Arial" w:hAnsi="Arial" w:cs="Arial"/>
          <w:b/>
          <w:u w:val="single"/>
        </w:rPr>
      </w:pP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Membro Efetivo do Conselho de Administração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 w:rsidRPr="00B2430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Claudine Cosma</w:t>
      </w:r>
    </w:p>
    <w:p w:rsidR="00AA536E" w:rsidRPr="00D444FB" w:rsidRDefault="00AA536E" w:rsidP="00B2430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 w:rsidRPr="00B24302">
        <w:rPr>
          <w:rFonts w:ascii="Arial" w:hAnsi="Arial" w:cs="Arial"/>
          <w:sz w:val="20"/>
          <w:szCs w:val="20"/>
        </w:rPr>
        <w:t xml:space="preserve"> </w:t>
      </w:r>
      <w:r w:rsidRPr="00D444FB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2.275.372-2</w:t>
      </w:r>
    </w:p>
    <w:p w:rsidR="00AA536E" w:rsidRPr="00D444FB" w:rsidRDefault="00AA536E" w:rsidP="00B2430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 w:rsidRPr="00B2430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027.189.348-34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 - SP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28/04/1939</w:t>
      </w:r>
    </w:p>
    <w:p w:rsidR="00AA536E" w:rsidRPr="00D444FB" w:rsidRDefault="00AA536E" w:rsidP="00B2430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Demétrio Ribeiro, 731 – Tatuapé -   São Paulo/ SP CEP 03332-000</w:t>
      </w:r>
    </w:p>
    <w:p w:rsidR="00AA536E" w:rsidRPr="00996543" w:rsidRDefault="00AA536E" w:rsidP="00587FF8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587FF8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8" w:history="1">
        <w:r w:rsidRPr="00CD527C">
          <w:rPr>
            <w:rStyle w:val="Hyperlink"/>
            <w:rFonts w:ascii="Arial" w:hAnsi="Arial" w:cs="Arial"/>
            <w:sz w:val="20"/>
            <w:szCs w:val="20"/>
            <w:lang w:val="en-US"/>
          </w:rPr>
          <w:t>nossolar@capsnossolar.org.br</w:t>
        </w:r>
      </w:hyperlink>
      <w:r w:rsidRPr="00996543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AA536E" w:rsidRPr="00587FF8" w:rsidRDefault="00AA536E" w:rsidP="00D444FB">
      <w:pPr>
        <w:spacing w:line="360" w:lineRule="auto"/>
        <w:rPr>
          <w:rFonts w:ascii="Arial" w:hAnsi="Arial" w:cs="Arial"/>
          <w:b/>
          <w:lang w:val="en-US"/>
        </w:rPr>
      </w:pP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Membro Efetivo do Conselho de Administração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 w:rsidRPr="00B2430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Lucia Baffini de Castro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 w:rsidRPr="00B2430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5.026.722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 w:rsidRPr="00B2430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387.787.778-87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Nacionalidade: </w:t>
      </w:r>
      <w:r>
        <w:rPr>
          <w:rFonts w:ascii="Arial" w:hAnsi="Arial" w:cs="Arial"/>
          <w:sz w:val="20"/>
          <w:szCs w:val="20"/>
        </w:rPr>
        <w:t>Brasileira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 SP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25/12/1949</w:t>
      </w:r>
    </w:p>
    <w:p w:rsidR="00AA536E" w:rsidRPr="00D444FB" w:rsidRDefault="00AA536E" w:rsidP="00E80A9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 w:rsidRPr="00E80A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Rua 7 de Outubro, 156 Apto 222 – Carrão –  São Paulo CEP 03407-040.</w:t>
      </w:r>
    </w:p>
    <w:p w:rsidR="00AA536E" w:rsidRPr="00996543" w:rsidRDefault="00AA536E" w:rsidP="00587FF8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587FF8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9" w:history="1">
        <w:r w:rsidRPr="00996543">
          <w:rPr>
            <w:rStyle w:val="Hyperlink"/>
            <w:rFonts w:ascii="Arial" w:hAnsi="Arial" w:cs="Arial"/>
            <w:sz w:val="20"/>
            <w:szCs w:val="20"/>
            <w:lang w:val="en-US"/>
          </w:rPr>
          <w:t>nossolar@capsnossolar.org.br</w:t>
        </w:r>
      </w:hyperlink>
      <w:r w:rsidRPr="00996543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AA536E" w:rsidRPr="00587FF8" w:rsidRDefault="00AA536E" w:rsidP="00D444FB">
      <w:pPr>
        <w:rPr>
          <w:rFonts w:ascii="Arial" w:hAnsi="Arial" w:cs="Arial"/>
          <w:b/>
          <w:lang w:val="en-US"/>
        </w:rPr>
      </w:pP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Membro Efetivo do Conselho de Administração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 w:rsidRPr="00E80A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Carlos Signei de Souza</w:t>
      </w:r>
    </w:p>
    <w:p w:rsidR="00AA536E" w:rsidRPr="00D444FB" w:rsidRDefault="00AA536E" w:rsidP="00E80A9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 w:rsidRPr="00E80A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8.439.320-8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012.378.788-29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Paulo/ SP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11/08/1959</w:t>
      </w:r>
    </w:p>
    <w:p w:rsidR="00AA536E" w:rsidRPr="00D444FB" w:rsidRDefault="00AA536E" w:rsidP="00E80A9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 w:rsidRPr="00E80A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Rua Alto Conceição, 402 – Aricanduva –  São Paulo/ SP - CEP 03479-050</w:t>
      </w:r>
    </w:p>
    <w:p w:rsidR="00AA536E" w:rsidRPr="00996543" w:rsidRDefault="00AA536E" w:rsidP="00587FF8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587FF8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10" w:history="1">
        <w:r w:rsidRPr="00996543">
          <w:rPr>
            <w:rStyle w:val="Hyperlink"/>
            <w:rFonts w:ascii="Arial" w:hAnsi="Arial" w:cs="Arial"/>
            <w:sz w:val="20"/>
            <w:szCs w:val="20"/>
            <w:lang w:val="en-US"/>
          </w:rPr>
          <w:t>nossolar@capsnossolar.org.br</w:t>
        </w:r>
      </w:hyperlink>
      <w:r w:rsidRPr="00996543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AA536E" w:rsidRPr="00587FF8" w:rsidRDefault="00AA536E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Membro Efetivo do Conselho de Administração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Maria Conceição de Barros Santos Nogueira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6.671.367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696.906.778-53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 - SP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21/12/1953</w:t>
      </w:r>
    </w:p>
    <w:p w:rsidR="00AA536E" w:rsidRPr="00D444FB" w:rsidRDefault="00AA536E" w:rsidP="00E80A9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Campo Largo, 227 Apto 31 – Água Rasa - São Paulo/ SP CEP 03186-010.</w:t>
      </w:r>
    </w:p>
    <w:p w:rsidR="00AA536E" w:rsidRPr="00F66E0D" w:rsidRDefault="00AA536E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F66E0D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11" w:history="1">
        <w:r w:rsidRPr="00996543">
          <w:rPr>
            <w:rStyle w:val="Hyperlink"/>
            <w:rFonts w:ascii="Arial" w:hAnsi="Arial" w:cs="Arial"/>
            <w:sz w:val="20"/>
            <w:szCs w:val="20"/>
            <w:lang w:val="en-US"/>
          </w:rPr>
          <w:t>nossolar@capsnossolar.org.br</w:t>
        </w:r>
      </w:hyperlink>
    </w:p>
    <w:p w:rsidR="00AA536E" w:rsidRPr="00F66E0D" w:rsidRDefault="00AA536E" w:rsidP="00D444FB">
      <w:pPr>
        <w:rPr>
          <w:rFonts w:ascii="Arial" w:hAnsi="Arial" w:cs="Arial"/>
          <w:b/>
          <w:lang w:val="en-US"/>
        </w:rPr>
      </w:pP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Membro Efetivo do Conselho de Administração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Paulo Dias Lobas 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13.350.039-1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035.192.568-60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Carapicuíba- SP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16/09/1962</w:t>
      </w:r>
    </w:p>
    <w:p w:rsidR="00AA536E" w:rsidRDefault="00AA536E" w:rsidP="00E80A9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 w:rsidRPr="00E80A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Rua Toriba, 260 – Vila Canero – São Paulo/ SP</w:t>
      </w:r>
    </w:p>
    <w:p w:rsidR="00AA536E" w:rsidRPr="00FC4D08" w:rsidRDefault="00AA536E" w:rsidP="00E80A9E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FC4D08">
        <w:rPr>
          <w:rFonts w:ascii="Arial" w:hAnsi="Arial" w:cs="Arial"/>
          <w:sz w:val="20"/>
          <w:szCs w:val="20"/>
          <w:lang w:val="en-US"/>
        </w:rPr>
        <w:t xml:space="preserve">CEP 03191-130. </w:t>
      </w:r>
    </w:p>
    <w:p w:rsidR="00AA536E" w:rsidRPr="00996543" w:rsidRDefault="00AA536E" w:rsidP="00587FF8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587FF8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12" w:history="1">
        <w:r w:rsidRPr="00996543">
          <w:rPr>
            <w:rStyle w:val="Hyperlink"/>
            <w:rFonts w:ascii="Arial" w:hAnsi="Arial" w:cs="Arial"/>
            <w:sz w:val="20"/>
            <w:szCs w:val="20"/>
            <w:lang w:val="en-US"/>
          </w:rPr>
          <w:t>nossolar@capsnossolar.org.br</w:t>
        </w:r>
      </w:hyperlink>
      <w:r w:rsidRPr="00996543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AA536E" w:rsidRPr="00587FF8" w:rsidRDefault="00AA536E" w:rsidP="00D444FB">
      <w:pPr>
        <w:rPr>
          <w:rFonts w:ascii="Arial" w:hAnsi="Arial" w:cs="Arial"/>
          <w:b/>
          <w:lang w:val="en-US"/>
        </w:rPr>
      </w:pP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Membro Suplente do Conselho de Administração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 w:rsidRPr="00E80A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Joana D’ Arc Fernandes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2.440.244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252.827.858-62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Guarantã - SP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25/02/1940</w:t>
      </w:r>
    </w:p>
    <w:p w:rsidR="00AA536E" w:rsidRPr="00D444FB" w:rsidRDefault="00AA536E" w:rsidP="00587FF8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 w:rsidRPr="00587FF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Rua Anália Franco, 225 – Água Rasa –São Paulo/ SP CEP 03344-040.</w:t>
      </w:r>
    </w:p>
    <w:p w:rsidR="00AA536E" w:rsidRPr="00996543" w:rsidRDefault="00AA536E" w:rsidP="00025878">
      <w:pPr>
        <w:rPr>
          <w:rFonts w:ascii="Arial" w:hAnsi="Arial" w:cs="Arial"/>
          <w:sz w:val="20"/>
          <w:szCs w:val="20"/>
          <w:lang w:val="en-US"/>
        </w:rPr>
      </w:pPr>
      <w:r w:rsidRPr="00587FF8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13" w:history="1">
        <w:r w:rsidRPr="00996543">
          <w:rPr>
            <w:rStyle w:val="Hyperlink"/>
            <w:rFonts w:ascii="Arial" w:hAnsi="Arial" w:cs="Arial"/>
            <w:sz w:val="20"/>
            <w:szCs w:val="20"/>
            <w:lang w:val="en-US"/>
          </w:rPr>
          <w:t>nossolar@capsnossolar.org.br</w:t>
        </w:r>
      </w:hyperlink>
      <w:r w:rsidRPr="00996543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AA536E" w:rsidRPr="00587FF8" w:rsidRDefault="00AA536E" w:rsidP="00D444FB">
      <w:pPr>
        <w:rPr>
          <w:rFonts w:ascii="Arial" w:hAnsi="Arial" w:cs="Arial"/>
          <w:lang w:val="en-US"/>
        </w:rPr>
      </w:pP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 w:rsidRPr="00E80A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Membro Suplente do Conselho de Administração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Neuza Zanocco Cosma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4.646.924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128.638.048-04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30/04/1940</w:t>
      </w:r>
    </w:p>
    <w:p w:rsidR="00AA536E" w:rsidRDefault="00AA536E" w:rsidP="00587FF8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 w:rsidRPr="00587FF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Rua Demétrio Ribeiro, 731 – Tatuapé – São Paulo/ SP </w:t>
      </w:r>
    </w:p>
    <w:p w:rsidR="00AA536E" w:rsidRPr="00996543" w:rsidRDefault="00AA536E" w:rsidP="00587FF8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996543">
        <w:rPr>
          <w:rFonts w:ascii="Arial" w:hAnsi="Arial" w:cs="Arial"/>
          <w:sz w:val="20"/>
          <w:szCs w:val="20"/>
          <w:lang w:val="en-US"/>
        </w:rPr>
        <w:t>CEP 03332-000</w:t>
      </w:r>
    </w:p>
    <w:p w:rsidR="00AA536E" w:rsidRPr="00996543" w:rsidRDefault="00AA536E" w:rsidP="00025878">
      <w:pPr>
        <w:rPr>
          <w:rFonts w:ascii="Arial" w:hAnsi="Arial" w:cs="Arial"/>
          <w:sz w:val="20"/>
          <w:szCs w:val="20"/>
          <w:lang w:val="en-US"/>
        </w:rPr>
      </w:pPr>
      <w:r w:rsidRPr="00587FF8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14" w:history="1">
        <w:r w:rsidRPr="00996543">
          <w:rPr>
            <w:rStyle w:val="Hyperlink"/>
            <w:rFonts w:ascii="Arial" w:hAnsi="Arial" w:cs="Arial"/>
            <w:sz w:val="20"/>
            <w:szCs w:val="20"/>
            <w:lang w:val="en-US"/>
          </w:rPr>
          <w:t>nossolar@capsnossolar.org.br</w:t>
        </w:r>
      </w:hyperlink>
      <w:r w:rsidRPr="00996543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AA536E" w:rsidRPr="00587FF8" w:rsidRDefault="00AA536E" w:rsidP="00D444FB">
      <w:pPr>
        <w:rPr>
          <w:rFonts w:ascii="Arial" w:hAnsi="Arial" w:cs="Arial"/>
          <w:b/>
          <w:lang w:val="en-US"/>
        </w:rPr>
      </w:pP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 w:rsidRPr="00E80A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Membro Suplente do Conselho de Administração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Maria do Carmo Torres de Vitta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6.407.372-5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163.093.898-07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 SP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14/03/1929</w:t>
      </w:r>
    </w:p>
    <w:p w:rsidR="00AA536E" w:rsidRPr="00D444FB" w:rsidRDefault="00AA536E" w:rsidP="00587FF8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 w:rsidRPr="00587FF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Dr. Francisco Carlos de Castro Neves, 183- Água Rasa – São Paulo/ SP CEP 03347-050. </w:t>
      </w:r>
    </w:p>
    <w:p w:rsidR="00AA536E" w:rsidRPr="00996543" w:rsidRDefault="00AA536E" w:rsidP="00025878">
      <w:pPr>
        <w:rPr>
          <w:rFonts w:ascii="Arial" w:hAnsi="Arial" w:cs="Arial"/>
          <w:sz w:val="20"/>
          <w:szCs w:val="20"/>
          <w:lang w:val="en-US"/>
        </w:rPr>
      </w:pPr>
      <w:r w:rsidRPr="00587FF8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15" w:history="1">
        <w:r w:rsidRPr="00996543">
          <w:rPr>
            <w:rStyle w:val="Hyperlink"/>
            <w:rFonts w:ascii="Arial" w:hAnsi="Arial" w:cs="Arial"/>
            <w:sz w:val="20"/>
            <w:szCs w:val="20"/>
            <w:lang w:val="en-US"/>
          </w:rPr>
          <w:t>nossolar@capsnossolar.org.br</w:t>
        </w:r>
      </w:hyperlink>
      <w:r w:rsidRPr="00996543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AA536E" w:rsidRPr="00587FF8" w:rsidRDefault="00AA536E" w:rsidP="00D444FB">
      <w:pPr>
        <w:rPr>
          <w:rFonts w:ascii="Arial" w:hAnsi="Arial" w:cs="Arial"/>
          <w:b/>
          <w:lang w:val="en-US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AA536E" w:rsidRPr="0056341F" w:rsidRDefault="00AA536E" w:rsidP="00D444FB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AA536E" w:rsidRPr="0056341F" w:rsidRDefault="00AA536E" w:rsidP="00D444FB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AA536E" w:rsidRPr="0056341F" w:rsidRDefault="00AA536E" w:rsidP="00D444FB">
      <w:pPr>
        <w:jc w:val="center"/>
        <w:rPr>
          <w:rFonts w:ascii="Arial" w:hAnsi="Arial" w:cs="Arial"/>
          <w:b/>
        </w:rPr>
      </w:pPr>
    </w:p>
    <w:p w:rsidR="00AA536E" w:rsidRDefault="00AA536E" w:rsidP="00D44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Centro de Assistência e Promoção Social Nosso Lar</w:t>
      </w:r>
    </w:p>
    <w:p w:rsidR="00AA536E" w:rsidRDefault="00AA536E" w:rsidP="00D44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67.139.907/0001-07</w:t>
      </w:r>
    </w:p>
    <w:p w:rsidR="00AA536E" w:rsidRDefault="00AA536E" w:rsidP="00D444FB">
      <w:pPr>
        <w:spacing w:line="360" w:lineRule="auto"/>
        <w:rPr>
          <w:rFonts w:ascii="Arial" w:hAnsi="Arial" w:cs="Arial"/>
          <w:b/>
        </w:rPr>
      </w:pPr>
    </w:p>
    <w:p w:rsidR="00AA536E" w:rsidRDefault="00AA536E" w:rsidP="00D444FB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3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FISCAL</w:t>
      </w:r>
    </w:p>
    <w:p w:rsidR="00AA536E" w:rsidRPr="0056341F" w:rsidRDefault="00AA536E" w:rsidP="00D444FB">
      <w:pPr>
        <w:spacing w:line="360" w:lineRule="auto"/>
        <w:rPr>
          <w:rFonts w:ascii="Arial" w:hAnsi="Arial" w:cs="Arial"/>
          <w:b/>
          <w:u w:val="single"/>
        </w:rPr>
      </w:pP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Membro Efetivo do Conselho Fiscal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Dalton Selofite de Oliveira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9.567.036-1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029.777.578-21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 - SP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Data de Nascimento: </w:t>
      </w:r>
      <w:r>
        <w:rPr>
          <w:rFonts w:ascii="Arial" w:hAnsi="Arial" w:cs="Arial"/>
          <w:sz w:val="20"/>
          <w:szCs w:val="20"/>
        </w:rPr>
        <w:t>31/01/1962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Antônia Soveral, 174 Apto 52- Vila Carrão – São Paulo/ SP CEP 03407-100.</w:t>
      </w:r>
    </w:p>
    <w:p w:rsidR="00AA536E" w:rsidRPr="000E7E97" w:rsidRDefault="00AA536E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0E7E97">
        <w:rPr>
          <w:rFonts w:ascii="Arial" w:hAnsi="Arial" w:cs="Arial"/>
          <w:sz w:val="20"/>
          <w:szCs w:val="20"/>
          <w:lang w:val="en-US"/>
        </w:rPr>
        <w:t xml:space="preserve">E.mail: </w:t>
      </w:r>
      <w:r w:rsidRPr="00587FF8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16" w:history="1">
        <w:r w:rsidRPr="00996543">
          <w:rPr>
            <w:rStyle w:val="Hyperlink"/>
            <w:rFonts w:ascii="Arial" w:hAnsi="Arial" w:cs="Arial"/>
            <w:sz w:val="20"/>
            <w:szCs w:val="20"/>
            <w:lang w:val="en-US"/>
          </w:rPr>
          <w:t>nossolar@capsnossolar.org.br</w:t>
        </w:r>
      </w:hyperlink>
    </w:p>
    <w:p w:rsidR="00AA536E" w:rsidRPr="000E7E97" w:rsidRDefault="00AA536E" w:rsidP="00D444FB">
      <w:pPr>
        <w:spacing w:line="360" w:lineRule="auto"/>
        <w:rPr>
          <w:rFonts w:ascii="Arial" w:hAnsi="Arial" w:cs="Arial"/>
          <w:b/>
          <w:lang w:val="en-US"/>
        </w:rPr>
      </w:pP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 w:rsidRPr="000E7E9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Membro Efetivo do Conselho Fiscal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Walter Linhares Nogueira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RG: </w:t>
      </w:r>
      <w:r>
        <w:rPr>
          <w:rFonts w:ascii="Arial" w:hAnsi="Arial" w:cs="Arial"/>
          <w:sz w:val="20"/>
          <w:szCs w:val="20"/>
        </w:rPr>
        <w:t>5.636.241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769.238.868-72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 SP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27/09/1956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Campo Largo, 227 Apto 31– Água Rasa – São Paulo/ SP CEP 03186-010.</w:t>
      </w:r>
    </w:p>
    <w:p w:rsidR="00AA536E" w:rsidRPr="000E7E97" w:rsidRDefault="00AA536E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0E7E97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17" w:history="1">
        <w:r w:rsidRPr="00996543">
          <w:rPr>
            <w:rStyle w:val="Hyperlink"/>
            <w:rFonts w:ascii="Arial" w:hAnsi="Arial" w:cs="Arial"/>
            <w:sz w:val="20"/>
            <w:szCs w:val="20"/>
            <w:lang w:val="en-US"/>
          </w:rPr>
          <w:t>nossolar@capsnossolar.org.br</w:t>
        </w:r>
      </w:hyperlink>
    </w:p>
    <w:p w:rsidR="00AA536E" w:rsidRPr="000E7E97" w:rsidRDefault="00AA536E" w:rsidP="00D444FB">
      <w:pPr>
        <w:rPr>
          <w:rFonts w:ascii="Arial" w:hAnsi="Arial" w:cs="Arial"/>
          <w:b/>
          <w:lang w:val="en-US"/>
        </w:rPr>
      </w:pP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 w:rsidRPr="007F5DB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Membro Efetivo do Conselho Fiscal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Fernando Paulo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17.925.658-4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063.827.558-00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 SP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02/01/1965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Av. Alberto Ramos, 130 Apto 61 Bl 1 – Jardim Independência – São Paulo/ SP CEP 03222-000 </w:t>
      </w:r>
    </w:p>
    <w:p w:rsidR="00AA536E" w:rsidRPr="007F5DBA" w:rsidRDefault="00AA536E" w:rsidP="00D444FB">
      <w:pPr>
        <w:spacing w:line="360" w:lineRule="auto"/>
        <w:rPr>
          <w:rFonts w:ascii="Arial" w:hAnsi="Arial" w:cs="Arial"/>
          <w:b/>
          <w:lang w:val="en-US"/>
        </w:rPr>
      </w:pPr>
      <w:r w:rsidRPr="007F5DBA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18" w:history="1">
        <w:r w:rsidRPr="00996543">
          <w:rPr>
            <w:rStyle w:val="Hyperlink"/>
            <w:rFonts w:ascii="Arial" w:hAnsi="Arial" w:cs="Arial"/>
            <w:sz w:val="20"/>
            <w:szCs w:val="20"/>
            <w:lang w:val="en-US"/>
          </w:rPr>
          <w:t>nossolar@capsnossolar.org.br</w:t>
        </w:r>
      </w:hyperlink>
    </w:p>
    <w:p w:rsidR="00AA536E" w:rsidRPr="007F5DBA" w:rsidRDefault="00AA536E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 w:rsidRPr="007F5DB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Membro  Suplente do Conselho Fiscal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Flávio Folino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9.771.278-4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064.151.868-41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 - SP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20/09/1957</w:t>
      </w:r>
    </w:p>
    <w:p w:rsidR="00AA536E" w:rsidRPr="00D444FB" w:rsidRDefault="00AA536E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Samambaia, 180 Apto 133 – Bosque da Saúde – São Paulo/ SP CEP 04136-110</w:t>
      </w:r>
    </w:p>
    <w:p w:rsidR="00AA536E" w:rsidRPr="007F5DBA" w:rsidRDefault="00AA536E" w:rsidP="004A2EC1">
      <w:pPr>
        <w:spacing w:line="360" w:lineRule="auto"/>
        <w:rPr>
          <w:rFonts w:ascii="Arial" w:hAnsi="Arial" w:cs="Arial"/>
          <w:b/>
          <w:lang w:val="en-US"/>
        </w:rPr>
      </w:pPr>
      <w:r w:rsidRPr="004A2EC1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19" w:history="1">
        <w:r w:rsidRPr="00996543">
          <w:rPr>
            <w:rStyle w:val="Hyperlink"/>
            <w:rFonts w:ascii="Arial" w:hAnsi="Arial" w:cs="Arial"/>
            <w:sz w:val="20"/>
            <w:szCs w:val="20"/>
            <w:lang w:val="en-US"/>
          </w:rPr>
          <w:t>nossolar@capsnossolar.org.br</w:t>
        </w:r>
      </w:hyperlink>
    </w:p>
    <w:sectPr w:rsidR="00AA536E" w:rsidRPr="007F5DBA" w:rsidSect="0056341F">
      <w:pgSz w:w="11906" w:h="16838"/>
      <w:pgMar w:top="89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41F"/>
    <w:rsid w:val="00025878"/>
    <w:rsid w:val="00060EB8"/>
    <w:rsid w:val="000E7E97"/>
    <w:rsid w:val="0011459A"/>
    <w:rsid w:val="001819E4"/>
    <w:rsid w:val="001E0109"/>
    <w:rsid w:val="001F4951"/>
    <w:rsid w:val="00203746"/>
    <w:rsid w:val="00221655"/>
    <w:rsid w:val="002277A5"/>
    <w:rsid w:val="00262AD2"/>
    <w:rsid w:val="002B21D8"/>
    <w:rsid w:val="00331458"/>
    <w:rsid w:val="003C70D8"/>
    <w:rsid w:val="003E0995"/>
    <w:rsid w:val="003E6CB1"/>
    <w:rsid w:val="004A0687"/>
    <w:rsid w:val="004A2EC1"/>
    <w:rsid w:val="004D03C1"/>
    <w:rsid w:val="00535154"/>
    <w:rsid w:val="0056341F"/>
    <w:rsid w:val="00587FF8"/>
    <w:rsid w:val="007277A4"/>
    <w:rsid w:val="0075573E"/>
    <w:rsid w:val="007F414B"/>
    <w:rsid w:val="007F5DBA"/>
    <w:rsid w:val="00832183"/>
    <w:rsid w:val="008432FF"/>
    <w:rsid w:val="00873875"/>
    <w:rsid w:val="008814CE"/>
    <w:rsid w:val="00926061"/>
    <w:rsid w:val="009565AC"/>
    <w:rsid w:val="00962FE2"/>
    <w:rsid w:val="00996543"/>
    <w:rsid w:val="009D5AD3"/>
    <w:rsid w:val="009F539C"/>
    <w:rsid w:val="00A76D37"/>
    <w:rsid w:val="00AA0184"/>
    <w:rsid w:val="00AA536E"/>
    <w:rsid w:val="00B00428"/>
    <w:rsid w:val="00B202A5"/>
    <w:rsid w:val="00B24302"/>
    <w:rsid w:val="00B47C85"/>
    <w:rsid w:val="00B52B94"/>
    <w:rsid w:val="00BE5EFA"/>
    <w:rsid w:val="00C46C5F"/>
    <w:rsid w:val="00CB2D06"/>
    <w:rsid w:val="00CD527C"/>
    <w:rsid w:val="00D444FB"/>
    <w:rsid w:val="00E43D76"/>
    <w:rsid w:val="00E80A9E"/>
    <w:rsid w:val="00ED157F"/>
    <w:rsid w:val="00F66E0D"/>
    <w:rsid w:val="00F95A0A"/>
    <w:rsid w:val="00FC4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3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9654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ssolar@capsnossolar.org.br" TargetMode="External"/><Relationship Id="rId13" Type="http://schemas.openxmlformats.org/officeDocument/2006/relationships/hyperlink" Target="mailto:nossolar@capsnossolar.org.br" TargetMode="External"/><Relationship Id="rId18" Type="http://schemas.openxmlformats.org/officeDocument/2006/relationships/hyperlink" Target="mailto:nossolar@capsnossolar.org.br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mailto:nossolar@capsnossolar.org.b" TargetMode="External"/><Relationship Id="rId12" Type="http://schemas.openxmlformats.org/officeDocument/2006/relationships/hyperlink" Target="mailto:nossolar@capsnossolar.org.br" TargetMode="External"/><Relationship Id="rId17" Type="http://schemas.openxmlformats.org/officeDocument/2006/relationships/hyperlink" Target="mailto:nossolar@capsnossolar.org.br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nossolar@capsnossolar.org.br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nossolar@capsnossolar.org.br" TargetMode="External"/><Relationship Id="rId11" Type="http://schemas.openxmlformats.org/officeDocument/2006/relationships/hyperlink" Target="mailto:nossolar@capsnossolar.org.br" TargetMode="External"/><Relationship Id="rId5" Type="http://schemas.openxmlformats.org/officeDocument/2006/relationships/hyperlink" Target="mailto:nossolar@capsnossolar.org.br" TargetMode="External"/><Relationship Id="rId15" Type="http://schemas.openxmlformats.org/officeDocument/2006/relationships/hyperlink" Target="mailto:nossolar@capsnossolar.org.br" TargetMode="External"/><Relationship Id="rId10" Type="http://schemas.openxmlformats.org/officeDocument/2006/relationships/hyperlink" Target="mailto:nossolar@capsnossolar.org.br" TargetMode="External"/><Relationship Id="rId19" Type="http://schemas.openxmlformats.org/officeDocument/2006/relationships/hyperlink" Target="mailto:nossolar@capsnossolar.org.br" TargetMode="External"/><Relationship Id="rId4" Type="http://schemas.openxmlformats.org/officeDocument/2006/relationships/hyperlink" Target="mailto:nossolar@capsnossolar.org.br" TargetMode="External"/><Relationship Id="rId9" Type="http://schemas.openxmlformats.org/officeDocument/2006/relationships/hyperlink" Target="mailto:nossolar@capsnossolar.org.br" TargetMode="External"/><Relationship Id="rId14" Type="http://schemas.openxmlformats.org/officeDocument/2006/relationships/hyperlink" Target="mailto:nossolar@capsnossolar.org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7</Pages>
  <Words>1116</Words>
  <Characters>6027</Characters>
  <Application>Microsoft Office Outlook</Application>
  <DocSecurity>0</DocSecurity>
  <Lines>0</Lines>
  <Paragraphs>0</Paragraphs>
  <ScaleCrop>false</ScaleCrop>
  <Company>SAS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d534795</dc:creator>
  <cp:keywords/>
  <dc:description/>
  <cp:lastModifiedBy>d534795</cp:lastModifiedBy>
  <cp:revision>3</cp:revision>
  <dcterms:created xsi:type="dcterms:W3CDTF">2015-02-13T19:20:00Z</dcterms:created>
  <dcterms:modified xsi:type="dcterms:W3CDTF">2015-02-13T19:22:00Z</dcterms:modified>
</cp:coreProperties>
</file>